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D04" w:rsidRDefault="008C23EB">
      <w:pPr>
        <w:pStyle w:val="Standard"/>
        <w:jc w:val="both"/>
        <w:rPr>
          <w:rFonts w:ascii="Aptos" w:hAnsi="Aptos" w:hint="eastAsia"/>
          <w:b/>
          <w:bCs/>
          <w:sz w:val="28"/>
          <w:szCs w:val="28"/>
        </w:rPr>
      </w:pPr>
      <w:r>
        <w:rPr>
          <w:rFonts w:ascii="Aptos" w:hAnsi="Aptos"/>
          <w:b/>
          <w:bCs/>
          <w:sz w:val="28"/>
          <w:szCs w:val="28"/>
        </w:rPr>
        <w:t xml:space="preserve">            Jinej </w:t>
      </w:r>
    </w:p>
    <w:p w:rsidR="005E4D04" w:rsidRDefault="005E4D04">
      <w:pPr>
        <w:pStyle w:val="Standard"/>
        <w:jc w:val="both"/>
        <w:rPr>
          <w:rFonts w:ascii="Aptos" w:hAnsi="Aptos" w:hint="eastAsia"/>
        </w:rPr>
      </w:pPr>
    </w:p>
    <w:p w:rsidR="005E4D04" w:rsidRDefault="008C23EB">
      <w:pPr>
        <w:pStyle w:val="Standard"/>
        <w:ind w:firstLine="709"/>
        <w:jc w:val="both"/>
        <w:rPr>
          <w:rFonts w:ascii="Aptos" w:hAnsi="Aptos" w:hint="eastAsia"/>
        </w:rPr>
      </w:pPr>
      <w:r>
        <w:rPr>
          <w:rFonts w:ascii="Aptos" w:hAnsi="Aptos"/>
        </w:rPr>
        <w:t xml:space="preserve">Ten kluk byl jako lečo. Spousta barev, spousta ingrediencí, spousta vůní. Jenže v leču se nakonec všechno smíchá do jediné chuti. Ten kluk zůstával nějak </w:t>
      </w:r>
      <w:r>
        <w:rPr>
          <w:rFonts w:ascii="Aptos" w:hAnsi="Aptos"/>
        </w:rPr>
        <w:t>nedochucený. Na první pohled trempík. Jenže kanady hlaďounké a lesklé pocukrované prachem z vlaku. Na nohou maskáče jenže všechny barvy zářivé a čisté a ještě znatelné ohyby z prodejního regálu. Úplně nová zelená košile, na mantlu armádní nášivky co se pro</w:t>
      </w:r>
      <w:r>
        <w:rPr>
          <w:rFonts w:ascii="Aptos" w:hAnsi="Aptos"/>
        </w:rPr>
        <w:t>dávaj v Plzni při oslavách svobody. Jediné co vypadalo používaně byla uzda na zádech. Tenhle dotyk se skutečností kazil světlounce modrej spacák uvězněny uvnitř. Vystoupil taky ve Žluticích. Zůstal stát nejistě na perónu. Dělal, že ho nevidí. Zapálil si ci</w:t>
      </w:r>
      <w:r>
        <w:rPr>
          <w:rFonts w:ascii="Aptos" w:hAnsi="Aptos"/>
        </w:rPr>
        <w:t>gáro a zamířil k silnici. Na mostě přes řeku se otočil. Kluk šel asi dvacet metrů za ním. Když si toho všiml zastavil a díval se do mobilu.  U kostela si stále držel svých dvacet metrů. Stejně když vešli na náměstí. Náměstí přešel šikmo rovnou do Zámecké r</w:t>
      </w:r>
      <w:r>
        <w:rPr>
          <w:rFonts w:ascii="Aptos" w:hAnsi="Aptos"/>
        </w:rPr>
        <w:t>estaurace. Kluk vstoupil do lokálu minutu po něm.</w:t>
      </w:r>
    </w:p>
    <w:p w:rsidR="005E4D04" w:rsidRDefault="008C23EB">
      <w:pPr>
        <w:pStyle w:val="Standard"/>
        <w:jc w:val="both"/>
        <w:rPr>
          <w:rFonts w:ascii="Aptos" w:hAnsi="Aptos" w:hint="eastAsia"/>
        </w:rPr>
      </w:pPr>
      <w:r>
        <w:rPr>
          <w:rFonts w:ascii="Aptos" w:hAnsi="Aptos"/>
        </w:rPr>
        <w:tab/>
        <w:t>„Tady je místo,“ houkl na něj.</w:t>
      </w:r>
    </w:p>
    <w:p w:rsidR="005E4D04" w:rsidRDefault="008C23EB">
      <w:pPr>
        <w:pStyle w:val="Standard"/>
        <w:jc w:val="both"/>
        <w:rPr>
          <w:rFonts w:ascii="Aptos" w:hAnsi="Aptos" w:hint="eastAsia"/>
        </w:rPr>
      </w:pPr>
      <w:r>
        <w:rPr>
          <w:rFonts w:ascii="Aptos" w:hAnsi="Aptos"/>
        </w:rPr>
        <w:tab/>
        <w:t>Hospoda byla úplně prázdná. Kluk přejel očima bílé nažehlené ubrusy na prázdných stolech a potom kývl hlavou.</w:t>
      </w:r>
    </w:p>
    <w:p w:rsidR="005E4D04" w:rsidRDefault="008C23EB">
      <w:pPr>
        <w:pStyle w:val="Standard"/>
        <w:jc w:val="both"/>
        <w:rPr>
          <w:rFonts w:ascii="Aptos" w:hAnsi="Aptos" w:hint="eastAsia"/>
        </w:rPr>
      </w:pPr>
      <w:r>
        <w:rPr>
          <w:rFonts w:ascii="Aptos" w:hAnsi="Aptos"/>
        </w:rPr>
        <w:tab/>
        <w:t>„Co to má jako bejt,“  zeptal se ho rovnou.</w:t>
      </w:r>
    </w:p>
    <w:p w:rsidR="005E4D04" w:rsidRDefault="008C23EB">
      <w:pPr>
        <w:pStyle w:val="Standard"/>
        <w:jc w:val="both"/>
        <w:rPr>
          <w:rFonts w:ascii="Aptos" w:hAnsi="Aptos" w:hint="eastAsia"/>
        </w:rPr>
      </w:pPr>
      <w:r>
        <w:rPr>
          <w:rFonts w:ascii="Aptos" w:hAnsi="Aptos"/>
        </w:rPr>
        <w:tab/>
        <w:t>„Jako co,“ podíva</w:t>
      </w:r>
      <w:r>
        <w:rPr>
          <w:rFonts w:ascii="Aptos" w:hAnsi="Aptos"/>
        </w:rPr>
        <w:t>l se na něj nechápavě.</w:t>
      </w:r>
    </w:p>
    <w:p w:rsidR="005E4D04" w:rsidRDefault="008C23EB">
      <w:pPr>
        <w:pStyle w:val="Standard"/>
        <w:jc w:val="both"/>
        <w:rPr>
          <w:rFonts w:ascii="Aptos" w:hAnsi="Aptos" w:hint="eastAsia"/>
        </w:rPr>
      </w:pPr>
      <w:r>
        <w:rPr>
          <w:rFonts w:ascii="Aptos" w:hAnsi="Aptos"/>
        </w:rPr>
        <w:tab/>
        <w:t>„Jako že se mě držíš jako hovno košile až sem,“ podíval se mu přímo do očí.</w:t>
      </w:r>
    </w:p>
    <w:p w:rsidR="005E4D04" w:rsidRDefault="008C23EB">
      <w:pPr>
        <w:pStyle w:val="Standard"/>
        <w:jc w:val="both"/>
        <w:rPr>
          <w:rFonts w:ascii="Aptos" w:hAnsi="Aptos" w:hint="eastAsia"/>
        </w:rPr>
      </w:pPr>
      <w:r>
        <w:rPr>
          <w:rFonts w:ascii="Aptos" w:hAnsi="Aptos"/>
        </w:rPr>
        <w:tab/>
        <w:t xml:space="preserve">„No protože to tady neznám a podle toho jak vypadáte soudím, že jedete na vandr. Nebo ne?“  </w:t>
      </w:r>
    </w:p>
    <w:p w:rsidR="005E4D04" w:rsidRDefault="008C23EB">
      <w:pPr>
        <w:pStyle w:val="Standard"/>
        <w:jc w:val="both"/>
        <w:rPr>
          <w:rFonts w:ascii="Aptos" w:hAnsi="Aptos" w:hint="eastAsia"/>
        </w:rPr>
      </w:pPr>
      <w:r>
        <w:rPr>
          <w:rFonts w:ascii="Aptos" w:hAnsi="Aptos"/>
        </w:rPr>
        <w:tab/>
        <w:t>„Asi správnej úsudek,“přikývl. „A ty?“</w:t>
      </w:r>
    </w:p>
    <w:p w:rsidR="005E4D04" w:rsidRDefault="008C23EB">
      <w:pPr>
        <w:pStyle w:val="Standard"/>
        <w:jc w:val="both"/>
        <w:rPr>
          <w:rFonts w:ascii="Aptos" w:hAnsi="Aptos" w:hint="eastAsia"/>
        </w:rPr>
      </w:pPr>
      <w:r>
        <w:rPr>
          <w:rFonts w:ascii="Aptos" w:hAnsi="Aptos"/>
        </w:rPr>
        <w:tab/>
        <w:t>„No. Já bych chtěl ta</w:t>
      </w:r>
      <w:r>
        <w:rPr>
          <w:rFonts w:ascii="Aptos" w:hAnsi="Aptos"/>
        </w:rPr>
        <w:t>ky. Jenže nevím, jak se to dělá.“</w:t>
      </w:r>
    </w:p>
    <w:p w:rsidR="005E4D04" w:rsidRDefault="008C23EB">
      <w:pPr>
        <w:pStyle w:val="Standard"/>
        <w:jc w:val="both"/>
        <w:rPr>
          <w:rFonts w:ascii="Aptos" w:hAnsi="Aptos" w:hint="eastAsia"/>
        </w:rPr>
      </w:pPr>
      <w:r>
        <w:rPr>
          <w:rFonts w:ascii="Aptos" w:hAnsi="Aptos"/>
        </w:rPr>
        <w:tab/>
        <w:t xml:space="preserve"> Musel se tomu doznání zasmát. Ne povýšeně. Ne urážlivě. Prostě jen zasmát.</w:t>
      </w:r>
    </w:p>
    <w:p w:rsidR="005E4D04" w:rsidRDefault="008C23EB">
      <w:pPr>
        <w:pStyle w:val="Standard"/>
        <w:jc w:val="both"/>
        <w:rPr>
          <w:rFonts w:ascii="Aptos" w:hAnsi="Aptos" w:hint="eastAsia"/>
        </w:rPr>
      </w:pPr>
      <w:r>
        <w:rPr>
          <w:rFonts w:ascii="Aptos" w:hAnsi="Aptos"/>
        </w:rPr>
        <w:tab/>
        <w:t xml:space="preserve"> „A proč vlastně chceš jet na vandr?“ zeptal se.</w:t>
      </w:r>
    </w:p>
    <w:p w:rsidR="005E4D04" w:rsidRDefault="008C23EB">
      <w:pPr>
        <w:pStyle w:val="Standard"/>
        <w:jc w:val="both"/>
        <w:rPr>
          <w:rFonts w:ascii="Aptos" w:hAnsi="Aptos" w:hint="eastAsia"/>
        </w:rPr>
      </w:pPr>
      <w:r>
        <w:rPr>
          <w:rFonts w:ascii="Aptos" w:hAnsi="Aptos"/>
        </w:rPr>
        <w:tab/>
        <w:t xml:space="preserve"> „Chtěl bych bejt trošku jinej,“ vyhrkl.</w:t>
      </w:r>
    </w:p>
    <w:p w:rsidR="005E4D04" w:rsidRDefault="008C23EB">
      <w:pPr>
        <w:pStyle w:val="Standard"/>
        <w:jc w:val="both"/>
        <w:rPr>
          <w:rFonts w:ascii="Aptos" w:hAnsi="Aptos" w:hint="eastAsia"/>
        </w:rPr>
      </w:pPr>
      <w:r>
        <w:rPr>
          <w:rFonts w:ascii="Aptos" w:hAnsi="Aptos"/>
        </w:rPr>
        <w:tab/>
        <w:t>„Prosím tě. Jak jinej,“ podíval se na něj nechápavě.</w:t>
      </w:r>
    </w:p>
    <w:p w:rsidR="005E4D04" w:rsidRDefault="008C23EB">
      <w:pPr>
        <w:pStyle w:val="Standard"/>
        <w:jc w:val="both"/>
        <w:rPr>
          <w:rFonts w:ascii="Aptos" w:hAnsi="Aptos" w:hint="eastAsia"/>
        </w:rPr>
      </w:pPr>
      <w:r>
        <w:rPr>
          <w:rFonts w:ascii="Aptos" w:hAnsi="Aptos"/>
        </w:rPr>
        <w:tab/>
        <w:t>„Prostě bych se chtěl od těch ostatních nějak lišit. Bejt jinej.“</w:t>
      </w:r>
    </w:p>
    <w:p w:rsidR="005E4D04" w:rsidRDefault="008C23EB">
      <w:pPr>
        <w:pStyle w:val="Standard"/>
        <w:jc w:val="both"/>
        <w:rPr>
          <w:rFonts w:ascii="Aptos" w:hAnsi="Aptos" w:hint="eastAsia"/>
        </w:rPr>
      </w:pPr>
      <w:r>
        <w:rPr>
          <w:rFonts w:ascii="Aptos" w:hAnsi="Aptos"/>
        </w:rPr>
        <w:tab/>
        <w:t>„A k čemu je to jako dobrý?“ stále nechápal.</w:t>
      </w:r>
    </w:p>
    <w:p w:rsidR="005E4D04" w:rsidRDefault="008C23EB">
      <w:pPr>
        <w:pStyle w:val="Standard"/>
        <w:jc w:val="both"/>
        <w:rPr>
          <w:rFonts w:ascii="Aptos" w:hAnsi="Aptos" w:hint="eastAsia"/>
        </w:rPr>
      </w:pPr>
      <w:r>
        <w:rPr>
          <w:rFonts w:ascii="Aptos" w:hAnsi="Aptos"/>
        </w:rPr>
        <w:tab/>
        <w:t>„No když jste jinej tak jste zajímavej, Ne?“ odpověděl kluk a z tónu hlasu bylo cítit, že to myslí úplně vážně.</w:t>
      </w:r>
    </w:p>
    <w:p w:rsidR="005E4D04" w:rsidRDefault="008C23EB">
      <w:pPr>
        <w:pStyle w:val="Standard"/>
        <w:ind w:left="709"/>
        <w:jc w:val="both"/>
        <w:rPr>
          <w:rFonts w:ascii="Aptos" w:hAnsi="Aptos" w:hint="eastAsia"/>
        </w:rPr>
      </w:pPr>
      <w:r>
        <w:rPr>
          <w:rFonts w:ascii="Aptos" w:hAnsi="Aptos"/>
        </w:rPr>
        <w:t>„Já nechci bejt ani jinej ani</w:t>
      </w:r>
      <w:r>
        <w:rPr>
          <w:rFonts w:ascii="Aptos" w:hAnsi="Aptos"/>
        </w:rPr>
        <w:t xml:space="preserve"> zajímavej. Já chci mít svůj klid,“ odpověděl mu také podle pravdy. „No nic. Dáme dvě a půjdeme bydlet. Do rána tě vezmu s sebou, když to tady neznáš.  Ale   ráno budeš jinej už sám. Jasný?“</w:t>
      </w:r>
    </w:p>
    <w:p w:rsidR="005E4D04" w:rsidRDefault="008C23EB">
      <w:pPr>
        <w:pStyle w:val="Standard"/>
        <w:jc w:val="both"/>
        <w:rPr>
          <w:rFonts w:ascii="Aptos" w:hAnsi="Aptos" w:hint="eastAsia"/>
        </w:rPr>
      </w:pPr>
      <w:r>
        <w:rPr>
          <w:rFonts w:ascii="Aptos" w:hAnsi="Aptos"/>
        </w:rPr>
        <w:tab/>
        <w:t xml:space="preserve">„Jasný,“ řekl kluk a hluboce si vydechl.   </w:t>
      </w:r>
    </w:p>
    <w:p w:rsidR="005E4D04" w:rsidRDefault="008C23EB">
      <w:pPr>
        <w:pStyle w:val="Standard"/>
        <w:jc w:val="both"/>
        <w:rPr>
          <w:rFonts w:ascii="Aptos" w:hAnsi="Aptos" w:hint="eastAsia"/>
        </w:rPr>
      </w:pPr>
      <w:r>
        <w:rPr>
          <w:rFonts w:ascii="Aptos" w:hAnsi="Aptos"/>
        </w:rPr>
        <w:tab/>
        <w:t>„Já jsem Klátil,“ n</w:t>
      </w:r>
      <w:r>
        <w:rPr>
          <w:rFonts w:ascii="Aptos" w:hAnsi="Aptos"/>
        </w:rPr>
        <w:t>apřáhl k němu ruku.</w:t>
      </w:r>
    </w:p>
    <w:p w:rsidR="005E4D04" w:rsidRDefault="008C23EB">
      <w:pPr>
        <w:pStyle w:val="Standard"/>
        <w:jc w:val="both"/>
        <w:rPr>
          <w:rFonts w:ascii="Aptos" w:hAnsi="Aptos" w:hint="eastAsia"/>
        </w:rPr>
      </w:pPr>
      <w:r>
        <w:rPr>
          <w:rFonts w:ascii="Aptos" w:hAnsi="Aptos"/>
        </w:rPr>
        <w:tab/>
        <w:t xml:space="preserve">„Kučera,“ podal mu svoji. Klátil ucítil v dlaních leklou rybu.  </w:t>
      </w:r>
    </w:p>
    <w:p w:rsidR="005E4D04" w:rsidRDefault="008C23EB">
      <w:pPr>
        <w:pStyle w:val="Standard"/>
        <w:jc w:val="both"/>
        <w:rPr>
          <w:rFonts w:ascii="Aptos" w:hAnsi="Aptos" w:hint="eastAsia"/>
        </w:rPr>
      </w:pPr>
      <w:r>
        <w:rPr>
          <w:rFonts w:ascii="Aptos" w:hAnsi="Aptos"/>
        </w:rPr>
        <w:tab/>
        <w:t>„Hele, takhle to nepůjde. Trampové se zdravěj takhle,“ bafl ho pořádně za dlaň a zalomil palec.</w:t>
      </w:r>
    </w:p>
    <w:p w:rsidR="005E4D04" w:rsidRDefault="008C23EB">
      <w:pPr>
        <w:pStyle w:val="Standard"/>
        <w:jc w:val="both"/>
        <w:rPr>
          <w:rFonts w:ascii="Aptos" w:hAnsi="Aptos" w:hint="eastAsia"/>
        </w:rPr>
      </w:pPr>
      <w:r>
        <w:rPr>
          <w:rFonts w:ascii="Aptos" w:hAnsi="Aptos"/>
        </w:rPr>
        <w:tab/>
        <w:t>„Je. To je zvláštní. Můžu si to natočit?“ zeptal se kluk nadšeně.</w:t>
      </w:r>
    </w:p>
    <w:p w:rsidR="005E4D04" w:rsidRDefault="008C23EB">
      <w:pPr>
        <w:pStyle w:val="Standard"/>
        <w:jc w:val="both"/>
        <w:rPr>
          <w:rFonts w:ascii="Aptos" w:hAnsi="Aptos" w:hint="eastAsia"/>
        </w:rPr>
      </w:pPr>
      <w:r>
        <w:rPr>
          <w:rFonts w:ascii="Aptos" w:hAnsi="Aptos"/>
        </w:rPr>
        <w:tab/>
        <w:t>„Žádn</w:t>
      </w:r>
      <w:r>
        <w:rPr>
          <w:rFonts w:ascii="Aptos" w:hAnsi="Aptos"/>
        </w:rPr>
        <w:t>ej Kučera. Spielberg budeš. Ten taky pořád točil.  Ale na to se dalo koukat. “</w:t>
      </w:r>
    </w:p>
    <w:p w:rsidR="005E4D04" w:rsidRDefault="005E4D04">
      <w:pPr>
        <w:pStyle w:val="Standard"/>
        <w:jc w:val="both"/>
        <w:rPr>
          <w:rFonts w:ascii="Aptos" w:hAnsi="Aptos" w:hint="eastAsia"/>
        </w:rPr>
      </w:pPr>
    </w:p>
    <w:p w:rsidR="005E4D04" w:rsidRDefault="008C23EB">
      <w:pPr>
        <w:pStyle w:val="Standard"/>
        <w:jc w:val="both"/>
        <w:rPr>
          <w:rFonts w:ascii="Aptos" w:hAnsi="Aptos" w:hint="eastAsia"/>
        </w:rPr>
      </w:pPr>
      <w:r>
        <w:rPr>
          <w:rFonts w:ascii="Aptos" w:hAnsi="Aptos"/>
        </w:rPr>
        <w:tab/>
        <w:t>Seděli u ohně. Spolu. A každý sám. Klátil měl zavřené oči a pospával. Občas sáhl rukou za záda pro cigaretu a zapálil ji větvičkou z ohniště. Spielberg koukal do mobilu a stál</w:t>
      </w:r>
      <w:r>
        <w:rPr>
          <w:rFonts w:ascii="Aptos" w:hAnsi="Aptos"/>
        </w:rPr>
        <w:t>e na něm něco mačkal.</w:t>
      </w:r>
    </w:p>
    <w:p w:rsidR="005E4D04" w:rsidRDefault="008C23EB">
      <w:pPr>
        <w:pStyle w:val="Standard"/>
        <w:jc w:val="both"/>
        <w:rPr>
          <w:rFonts w:ascii="Aptos" w:hAnsi="Aptos" w:hint="eastAsia"/>
        </w:rPr>
      </w:pPr>
      <w:r>
        <w:rPr>
          <w:rFonts w:ascii="Aptos" w:hAnsi="Aptos"/>
        </w:rPr>
        <w:tab/>
        <w:t>„Tak to mačkání ruky už má třicet lajků,“ narušil  praskání ohně Spielberg.</w:t>
      </w:r>
    </w:p>
    <w:p w:rsidR="005E4D04" w:rsidRDefault="008C23EB">
      <w:pPr>
        <w:pStyle w:val="Standard"/>
        <w:jc w:val="both"/>
        <w:rPr>
          <w:rFonts w:ascii="Aptos" w:hAnsi="Aptos" w:hint="eastAsia"/>
        </w:rPr>
      </w:pPr>
      <w:r>
        <w:rPr>
          <w:rFonts w:ascii="Aptos" w:hAnsi="Aptos"/>
        </w:rPr>
        <w:tab/>
        <w:t xml:space="preserve">„Co to je?“ zeptal se celkem bez zájmu Klátil.  </w:t>
      </w:r>
    </w:p>
    <w:p w:rsidR="005E4D04" w:rsidRDefault="008C23EB">
      <w:pPr>
        <w:pStyle w:val="Standard"/>
        <w:jc w:val="both"/>
        <w:rPr>
          <w:rFonts w:ascii="Aptos" w:hAnsi="Aptos" w:hint="eastAsia"/>
        </w:rPr>
      </w:pPr>
      <w:r>
        <w:rPr>
          <w:rFonts w:ascii="Aptos" w:hAnsi="Aptos"/>
        </w:rPr>
        <w:tab/>
        <w:t>„No jako že dobrý. Že se to líbí,“ vyhrkl  Spielberg.</w:t>
      </w:r>
    </w:p>
    <w:p w:rsidR="005E4D04" w:rsidRDefault="008C23EB">
      <w:pPr>
        <w:pStyle w:val="Standard"/>
        <w:jc w:val="both"/>
        <w:rPr>
          <w:rFonts w:ascii="Aptos" w:hAnsi="Aptos" w:hint="eastAsia"/>
        </w:rPr>
      </w:pPr>
      <w:r>
        <w:rPr>
          <w:rFonts w:ascii="Aptos" w:hAnsi="Aptos"/>
        </w:rPr>
        <w:tab/>
        <w:t>„Já znám jedinou Lajku. Dala to čtyřikrát kolem Zem</w:t>
      </w:r>
      <w:r>
        <w:rPr>
          <w:rFonts w:ascii="Aptos" w:hAnsi="Aptos"/>
        </w:rPr>
        <w:t>ě a chcípla,“  zavrčel Klátil a sáhl do ohniště pro hořící větvičku.</w:t>
      </w:r>
    </w:p>
    <w:p w:rsidR="005E4D04" w:rsidRDefault="008C23EB">
      <w:pPr>
        <w:pStyle w:val="Standard"/>
        <w:jc w:val="both"/>
        <w:rPr>
          <w:rFonts w:ascii="Aptos" w:hAnsi="Aptos" w:hint="eastAsia"/>
        </w:rPr>
      </w:pPr>
      <w:r>
        <w:rPr>
          <w:rFonts w:ascii="Aptos" w:hAnsi="Aptos"/>
        </w:rPr>
        <w:lastRenderedPageBreak/>
        <w:tab/>
        <w:t>„Ještě tam dám ten oheň a kvákání žab dole u přehrady. To bude bomba. Kvákání žab jsem nikdy takhle naživo neslyšel,“ chrlil ze sebe Spielberg nadšeně.</w:t>
      </w:r>
    </w:p>
    <w:p w:rsidR="005E4D04" w:rsidRDefault="008C23EB">
      <w:pPr>
        <w:pStyle w:val="Standard"/>
        <w:jc w:val="both"/>
        <w:rPr>
          <w:rFonts w:ascii="Aptos" w:hAnsi="Aptos" w:hint="eastAsia"/>
        </w:rPr>
      </w:pPr>
      <w:r>
        <w:rPr>
          <w:rFonts w:ascii="Aptos" w:hAnsi="Aptos"/>
        </w:rPr>
        <w:tab/>
        <w:t>„A můžeš mně říct k čemu je to do</w:t>
      </w:r>
      <w:r>
        <w:rPr>
          <w:rFonts w:ascii="Aptos" w:hAnsi="Aptos"/>
        </w:rPr>
        <w:t>brý?“</w:t>
      </w:r>
    </w:p>
    <w:p w:rsidR="005E4D04" w:rsidRDefault="008C23EB">
      <w:pPr>
        <w:pStyle w:val="Standard"/>
        <w:jc w:val="both"/>
        <w:rPr>
          <w:rFonts w:ascii="Aptos" w:hAnsi="Aptos" w:hint="eastAsia"/>
        </w:rPr>
      </w:pPr>
      <w:r>
        <w:rPr>
          <w:rFonts w:ascii="Aptos" w:hAnsi="Aptos"/>
        </w:rPr>
        <w:tab/>
        <w:t>„No to je úplně jasný. Člověk zažije něco pěknýho, něco vyjímečnýho, jako dneska já, ale ví to jen on sám. No a když to pustím dál, ví to i další. A čím víc lidí se na to kouká, tím o mně víc lidí ví. A když o mně víc lidí ví, jsem jinej než většina</w:t>
      </w:r>
      <w:r>
        <w:rPr>
          <w:rFonts w:ascii="Aptos" w:hAnsi="Aptos"/>
        </w:rPr>
        <w:t>. Je to těžký pochopit?“</w:t>
      </w:r>
    </w:p>
    <w:p w:rsidR="005E4D04" w:rsidRDefault="008C23EB">
      <w:pPr>
        <w:pStyle w:val="Standard"/>
        <w:jc w:val="both"/>
        <w:rPr>
          <w:rFonts w:ascii="Aptos" w:hAnsi="Aptos" w:hint="eastAsia"/>
        </w:rPr>
      </w:pPr>
      <w:r>
        <w:rPr>
          <w:rFonts w:ascii="Aptos" w:hAnsi="Aptos"/>
        </w:rPr>
        <w:tab/>
        <w:t>„No. Podle mě čumíš celej večer do mobilu. Tu pohodu u ohýnku sis ani neužil a všechno co by tě mělo dělat hezky a co by sis měl hýčkat jen sám v sobě ventiluješ do celýho světa. Bez kouře, bez praskání dřeva a bez hvězd je to ste</w:t>
      </w:r>
      <w:r>
        <w:rPr>
          <w:rFonts w:ascii="Aptos" w:hAnsi="Aptos"/>
        </w:rPr>
        <w:t>jně jen placatej barevnej obrázek. Takže sorry. Opravdu tomu nerozumím. A jdu spát.“</w:t>
      </w:r>
    </w:p>
    <w:p w:rsidR="005E4D04" w:rsidRDefault="008C23EB">
      <w:pPr>
        <w:pStyle w:val="Standard"/>
        <w:jc w:val="both"/>
        <w:rPr>
          <w:rFonts w:ascii="Aptos" w:hAnsi="Aptos" w:hint="eastAsia"/>
        </w:rPr>
      </w:pPr>
      <w:r>
        <w:rPr>
          <w:rFonts w:ascii="Aptos" w:hAnsi="Aptos"/>
        </w:rPr>
        <w:tab/>
      </w:r>
    </w:p>
    <w:p w:rsidR="005E4D04" w:rsidRDefault="008C23EB">
      <w:pPr>
        <w:pStyle w:val="Standard"/>
        <w:jc w:val="both"/>
        <w:rPr>
          <w:rFonts w:ascii="Aptos" w:hAnsi="Aptos" w:hint="eastAsia"/>
        </w:rPr>
      </w:pPr>
      <w:r>
        <w:rPr>
          <w:rFonts w:ascii="Aptos" w:hAnsi="Aptos"/>
        </w:rPr>
        <w:tab/>
        <w:t>Vyšli z lesa. Úzká pěšinka se klikatila ve vysoké zohýbané trávě a mizela v cárech mlhy. Osamělý strom na vrcholu horizontu šlo v mlze nejprve tušit a s každým krokem v</w:t>
      </w:r>
      <w:r>
        <w:rPr>
          <w:rFonts w:ascii="Aptos" w:hAnsi="Aptos"/>
        </w:rPr>
        <w:t>íc a víc vidět. Došli až ke stromu. Na pastvině za stromem vystupovali  z mlhy siluety dlouhosrstých krav.  V mlze vypadaly jako neživé sochy. Od cesty byly oddělené lesklým drátem ohradníku.</w:t>
      </w:r>
    </w:p>
    <w:p w:rsidR="005E4D04" w:rsidRDefault="008C23EB">
      <w:pPr>
        <w:pStyle w:val="Standard"/>
        <w:jc w:val="both"/>
        <w:rPr>
          <w:rFonts w:ascii="Aptos" w:hAnsi="Aptos" w:hint="eastAsia"/>
        </w:rPr>
      </w:pPr>
      <w:r>
        <w:rPr>
          <w:rFonts w:ascii="Aptos" w:hAnsi="Aptos"/>
        </w:rPr>
        <w:tab/>
        <w:t>„Tak Spielbergu, tady se rozloučíme. Doprava na Údrč, doleva na</w:t>
      </w:r>
      <w:r>
        <w:rPr>
          <w:rFonts w:ascii="Aptos" w:hAnsi="Aptos"/>
        </w:rPr>
        <w:t xml:space="preserve"> Skoky. Ten kostel ve Skokách by tě mohl zajímat. Jdu tam taky. Ale jen proběhnu. Na  mě to tam nějak padá. Každej člověk by měl mít nějakýho bubáka, aby byl pokornější a skromnější.  No a já mám toho bubáka tady. Na Skokách. Jo a to na co tak urputně čumí</w:t>
      </w:r>
      <w:r>
        <w:rPr>
          <w:rFonts w:ascii="Aptos" w:hAnsi="Aptos"/>
        </w:rPr>
        <w:t>š nejsou krávy,“ všiml si Klátil Spielbergova pohledu. „Asi bys měl hodně lajek, ale možná bys je už nikdy neviděl. “</w:t>
      </w:r>
    </w:p>
    <w:p w:rsidR="005E4D04" w:rsidRDefault="008C23EB">
      <w:pPr>
        <w:pStyle w:val="Standard"/>
        <w:jc w:val="both"/>
        <w:rPr>
          <w:rFonts w:ascii="Aptos" w:hAnsi="Aptos" w:hint="eastAsia"/>
        </w:rPr>
      </w:pPr>
      <w:r>
        <w:rPr>
          <w:rFonts w:ascii="Aptos" w:hAnsi="Aptos"/>
        </w:rPr>
        <w:tab/>
        <w:t>Podal Spielbergovi ruku. Ten ji tentokrát pevně stisknul a zalomil palec. Překvapilo ho, že s ním nejde dál na Skoky. Připadal mu tak tro</w:t>
      </w:r>
      <w:r>
        <w:rPr>
          <w:rFonts w:ascii="Aptos" w:hAnsi="Aptos"/>
        </w:rPr>
        <w:t>chu mimo.  Tušil, co se mu asi honí hlavou. Na druhou stranu mu snad dost důrazně vysvětlil, že podlízt  ten ohradník může být docela průser.</w:t>
      </w:r>
    </w:p>
    <w:p w:rsidR="005E4D04" w:rsidRDefault="008C23EB">
      <w:pPr>
        <w:pStyle w:val="Standard"/>
        <w:jc w:val="both"/>
        <w:rPr>
          <w:rFonts w:ascii="Aptos" w:hAnsi="Aptos" w:hint="eastAsia"/>
        </w:rPr>
      </w:pPr>
      <w:r>
        <w:rPr>
          <w:rFonts w:ascii="Aptos" w:hAnsi="Aptos"/>
        </w:rPr>
        <w:tab/>
        <w:t>„Tak ahoj zase někdy ve skutečným světe,“ otočil se.</w:t>
      </w:r>
    </w:p>
    <w:p w:rsidR="005E4D04" w:rsidRDefault="008C23EB">
      <w:pPr>
        <w:pStyle w:val="Standard"/>
        <w:jc w:val="both"/>
        <w:rPr>
          <w:rFonts w:ascii="Aptos" w:hAnsi="Aptos" w:hint="eastAsia"/>
        </w:rPr>
      </w:pPr>
      <w:r>
        <w:rPr>
          <w:rFonts w:ascii="Aptos" w:hAnsi="Aptos"/>
        </w:rPr>
        <w:tab/>
        <w:t xml:space="preserve">„Ahoj,“ odpověděl Spielberg a sundal usárnu. Klátilovi </w:t>
      </w:r>
      <w:r>
        <w:rPr>
          <w:rFonts w:ascii="Aptos" w:hAnsi="Aptos"/>
        </w:rPr>
        <w:t xml:space="preserve">přišlo, že už ho ani nevnímá.  </w:t>
      </w:r>
    </w:p>
    <w:p w:rsidR="005E4D04" w:rsidRDefault="005E4D04">
      <w:pPr>
        <w:pStyle w:val="Standard"/>
        <w:jc w:val="both"/>
        <w:rPr>
          <w:rFonts w:ascii="Aptos" w:hAnsi="Aptos" w:hint="eastAsia"/>
        </w:rPr>
      </w:pPr>
    </w:p>
    <w:p w:rsidR="005E4D04" w:rsidRDefault="008C23EB">
      <w:pPr>
        <w:pStyle w:val="Standard"/>
        <w:jc w:val="both"/>
        <w:rPr>
          <w:rFonts w:ascii="Aptos" w:hAnsi="Aptos" w:hint="eastAsia"/>
        </w:rPr>
      </w:pPr>
      <w:r>
        <w:rPr>
          <w:rFonts w:ascii="Aptos" w:hAnsi="Aptos"/>
        </w:rPr>
        <w:tab/>
        <w:t>Když zmizel strom v mlze zpomalil. Udělal ještě pár kroků a úplně zastavil. Ticho v mlze bylo dusivé. Je jiný ticho když člověk vidí a jiný ticho když nevidí nic. Když člověk vidí nedává prostor fantazii. Když nevidí má ji</w:t>
      </w:r>
      <w:r>
        <w:rPr>
          <w:rFonts w:ascii="Aptos" w:hAnsi="Aptos"/>
        </w:rPr>
        <w:t xml:space="preserve"> pro změnu nadbytek. Už si myslel, že to se svými obavami přehnal. Otočil se opět původním směrem  a vyrazil. Výkřik v mlze zněl i bez fantazie strašidelně. Rozběhl se zpátky. Na louce za ohradníkem se scéna změnila. Býci již nestáli kameně jako sochy, ale</w:t>
      </w:r>
      <w:r>
        <w:rPr>
          <w:rFonts w:ascii="Aptos" w:hAnsi="Aptos"/>
        </w:rPr>
        <w:t xml:space="preserve"> shlukli se od jednoho hloučku. Hlavy skloněné do středu a mezi jejich nohama se zmítala zelená bunda a flekaté kalhoty. Začal křičet. Pobíhal podél ohradníku sem a tam a řval. Hlavy býků se postupně otočily jeho směrem a nakonec se k němu i vydaly. S úlev</w:t>
      </w:r>
      <w:r>
        <w:rPr>
          <w:rFonts w:ascii="Aptos" w:hAnsi="Aptos"/>
        </w:rPr>
        <w:t xml:space="preserve">ou zaznamenal, jak si Spielberg kleká na čtyři a pomalu se sune k ohradníku. Když ho podlezl přestal řvát a vydal se k němu.  </w:t>
      </w:r>
    </w:p>
    <w:p w:rsidR="005E4D04" w:rsidRDefault="008C23EB">
      <w:pPr>
        <w:pStyle w:val="Standard"/>
        <w:jc w:val="both"/>
        <w:rPr>
          <w:rFonts w:ascii="Aptos" w:hAnsi="Aptos" w:hint="eastAsia"/>
        </w:rPr>
      </w:pPr>
      <w:r>
        <w:rPr>
          <w:rFonts w:ascii="Aptos" w:hAnsi="Aptos"/>
        </w:rPr>
        <w:tab/>
        <w:t>„Ty vole, já myslel, žes to pochopil,“ řval na tělo obalené bahnem.</w:t>
      </w:r>
    </w:p>
    <w:p w:rsidR="005E4D04" w:rsidRDefault="008C23EB">
      <w:pPr>
        <w:pStyle w:val="Standard"/>
        <w:jc w:val="both"/>
        <w:rPr>
          <w:rFonts w:ascii="Aptos" w:hAnsi="Aptos" w:hint="eastAsia"/>
        </w:rPr>
      </w:pPr>
      <w:r>
        <w:rPr>
          <w:rFonts w:ascii="Aptos" w:hAnsi="Aptos"/>
        </w:rPr>
        <w:tab/>
        <w:t>„Mám,“ zvedl Spielberg mobil  a z bláta zazářily bílé zuby.</w:t>
      </w:r>
      <w:r>
        <w:rPr>
          <w:rFonts w:ascii="Aptos" w:hAnsi="Aptos"/>
        </w:rPr>
        <w:t xml:space="preserve"> „Ještě to musím pověsit.“ </w:t>
      </w:r>
    </w:p>
    <w:p w:rsidR="005E4D04" w:rsidRDefault="008C23EB">
      <w:pPr>
        <w:pStyle w:val="Standard"/>
        <w:jc w:val="both"/>
        <w:rPr>
          <w:rFonts w:ascii="Aptos" w:hAnsi="Aptos" w:hint="eastAsia"/>
        </w:rPr>
      </w:pPr>
      <w:r>
        <w:rPr>
          <w:rFonts w:ascii="Aptos" w:hAnsi="Aptos"/>
        </w:rPr>
        <w:t xml:space="preserve">Bláto na břiše změnilo barvu do temně rudé a oči se pomalu, velice pomalu zavřely. </w:t>
      </w:r>
    </w:p>
    <w:p w:rsidR="005E4D04" w:rsidRDefault="005E4D04">
      <w:pPr>
        <w:pStyle w:val="Standard"/>
        <w:jc w:val="both"/>
        <w:rPr>
          <w:rFonts w:ascii="Aptos" w:hAnsi="Aptos" w:hint="eastAsia"/>
        </w:rPr>
      </w:pPr>
    </w:p>
    <w:p w:rsidR="005E4D04" w:rsidRDefault="008C23EB">
      <w:pPr>
        <w:pStyle w:val="Standard"/>
        <w:jc w:val="both"/>
        <w:rPr>
          <w:rFonts w:ascii="Aptos" w:hAnsi="Aptos" w:hint="eastAsia"/>
        </w:rPr>
      </w:pPr>
      <w:r>
        <w:rPr>
          <w:rFonts w:ascii="Aptos" w:hAnsi="Aptos"/>
        </w:rPr>
        <w:tab/>
        <w:t xml:space="preserve">Dveře s nápisem OPERAČNÍ SÁL se potichu otevřely, Na chodbu vyšla sestřička v bleděmodré košili a bílé sukýnce a naškrobeným čepečkem a </w:t>
      </w:r>
      <w:r>
        <w:rPr>
          <w:rFonts w:ascii="Aptos" w:hAnsi="Aptos"/>
        </w:rPr>
        <w:t>zamířila k němu. „Posílá mě pan Kučera,“ řekla tichým hlasem. „Prej máte jeho mobil. Říkal to než ho uspali. A prej máte všechno natáčet. Já to jenom vzkazuju,“ usmála se rozpačitě.</w:t>
      </w:r>
    </w:p>
    <w:p w:rsidR="005E4D04" w:rsidRDefault="008C23EB">
      <w:pPr>
        <w:pStyle w:val="Standard"/>
        <w:ind w:firstLine="709"/>
        <w:jc w:val="both"/>
        <w:rPr>
          <w:rFonts w:ascii="Aptos" w:hAnsi="Aptos" w:hint="eastAsia"/>
        </w:rPr>
      </w:pPr>
      <w:r>
        <w:rPr>
          <w:rFonts w:ascii="Aptos" w:hAnsi="Aptos"/>
        </w:rPr>
        <w:t xml:space="preserve">„A jak to s ním vypadá?“ zeptal se s opravdovým zájmem. </w:t>
      </w:r>
    </w:p>
    <w:p w:rsidR="005E4D04" w:rsidRDefault="008C23EB">
      <w:pPr>
        <w:pStyle w:val="Standard"/>
        <w:ind w:firstLine="709"/>
        <w:jc w:val="both"/>
        <w:rPr>
          <w:rFonts w:ascii="Aptos" w:hAnsi="Aptos" w:hint="eastAsia"/>
        </w:rPr>
      </w:pPr>
      <w:r>
        <w:rPr>
          <w:rFonts w:ascii="Aptos" w:hAnsi="Aptos"/>
        </w:rPr>
        <w:t>„Všechno je asi v</w:t>
      </w:r>
      <w:r>
        <w:rPr>
          <w:rFonts w:ascii="Aptos" w:hAnsi="Aptos"/>
        </w:rPr>
        <w:t xml:space="preserve"> pořádku. Jen to vyčistili. A pán bude mít na břiše patnáct stehů,“ usmála se a zamířila zpět do skleněných dveří.   </w:t>
      </w:r>
    </w:p>
    <w:p w:rsidR="005E4D04" w:rsidRDefault="008C23EB">
      <w:pPr>
        <w:pStyle w:val="Standard"/>
        <w:jc w:val="both"/>
        <w:rPr>
          <w:rFonts w:ascii="Aptos" w:hAnsi="Aptos" w:hint="eastAsia"/>
        </w:rPr>
      </w:pPr>
      <w:r>
        <w:rPr>
          <w:rFonts w:ascii="Aptos" w:hAnsi="Aptos"/>
        </w:rPr>
        <w:tab/>
        <w:t>Téměř vzápětí se dveře opět otevřely. Na chodbu vyjel vozík a na něm postava přikrytá bílou látkou. Odhalený obličej byl bledý a zranitel</w:t>
      </w:r>
      <w:r>
        <w:rPr>
          <w:rFonts w:ascii="Aptos" w:hAnsi="Aptos"/>
        </w:rPr>
        <w:t xml:space="preserve">ně dětský. Nenatáčel. Taky proč. </w:t>
      </w:r>
      <w:r>
        <w:rPr>
          <w:rFonts w:ascii="Aptos" w:hAnsi="Aptos"/>
        </w:rPr>
        <w:lastRenderedPageBreak/>
        <w:t xml:space="preserve">V poslední době přibylo lidí, co maj radost z bolesti druhých.  Pomalu šel za vozíkem až na pokoj. Tady se posadil vedle lůžka na židli a čekal. </w:t>
      </w:r>
    </w:p>
    <w:p w:rsidR="005E4D04" w:rsidRDefault="008C23EB">
      <w:pPr>
        <w:pStyle w:val="Standard"/>
        <w:jc w:val="both"/>
        <w:rPr>
          <w:rFonts w:ascii="Aptos" w:hAnsi="Aptos" w:hint="eastAsia"/>
        </w:rPr>
      </w:pPr>
      <w:r>
        <w:rPr>
          <w:rFonts w:ascii="Aptos" w:hAnsi="Aptos"/>
        </w:rPr>
        <w:tab/>
        <w:t xml:space="preserve">„Kolik?“ narušil ticho pokoje suchý a nakřáplý hlas. </w:t>
      </w:r>
    </w:p>
    <w:p w:rsidR="005E4D04" w:rsidRDefault="008C23EB">
      <w:pPr>
        <w:pStyle w:val="Standard"/>
        <w:jc w:val="both"/>
        <w:rPr>
          <w:rFonts w:ascii="Aptos" w:hAnsi="Aptos" w:hint="eastAsia"/>
        </w:rPr>
      </w:pPr>
      <w:r>
        <w:rPr>
          <w:rFonts w:ascii="Aptos" w:hAnsi="Aptos"/>
        </w:rPr>
        <w:tab/>
        <w:t xml:space="preserve">Otočil se. Spielberg </w:t>
      </w:r>
      <w:r>
        <w:rPr>
          <w:rFonts w:ascii="Aptos" w:hAnsi="Aptos"/>
        </w:rPr>
        <w:t xml:space="preserve">měl otevřené oči a pomalu k němu otáčel hlavu. </w:t>
      </w:r>
    </w:p>
    <w:p w:rsidR="005E4D04" w:rsidRDefault="008C23EB">
      <w:pPr>
        <w:pStyle w:val="Standard"/>
        <w:jc w:val="both"/>
        <w:rPr>
          <w:rFonts w:ascii="Aptos" w:hAnsi="Aptos" w:hint="eastAsia"/>
        </w:rPr>
      </w:pPr>
      <w:r>
        <w:rPr>
          <w:rFonts w:ascii="Aptos" w:hAnsi="Aptos"/>
        </w:rPr>
        <w:tab/>
        <w:t xml:space="preserve">„Patnáct,“ naklonil se k němu. </w:t>
      </w:r>
    </w:p>
    <w:p w:rsidR="005E4D04" w:rsidRDefault="008C23EB">
      <w:pPr>
        <w:pStyle w:val="Standard"/>
        <w:jc w:val="both"/>
        <w:rPr>
          <w:rFonts w:ascii="Aptos" w:hAnsi="Aptos" w:hint="eastAsia"/>
        </w:rPr>
      </w:pPr>
      <w:r>
        <w:rPr>
          <w:rFonts w:ascii="Aptos" w:hAnsi="Aptos"/>
        </w:rPr>
        <w:tab/>
        <w:t xml:space="preserve">„Jenom patnáct?“ zatvářil se zklamaně. „To za to ani nestálo.“ </w:t>
      </w:r>
    </w:p>
    <w:p w:rsidR="005E4D04" w:rsidRDefault="008C23EB">
      <w:pPr>
        <w:pStyle w:val="Standard"/>
        <w:jc w:val="both"/>
        <w:rPr>
          <w:rFonts w:ascii="Aptos" w:hAnsi="Aptos" w:hint="eastAsia"/>
        </w:rPr>
      </w:pPr>
      <w:r>
        <w:rPr>
          <w:rFonts w:ascii="Aptos" w:hAnsi="Aptos"/>
        </w:rPr>
        <w:t xml:space="preserve">            „Patnáct štychů není zase tak málo. A navíc splněný přání. Teď už budeš navždycky jinej. Kolik cho</w:t>
      </w:r>
      <w:r>
        <w:rPr>
          <w:rFonts w:ascii="Aptos" w:hAnsi="Aptos"/>
        </w:rPr>
        <w:t>dí po zemi živých  toreadorů, co má patnáct štychů na břiše. Co ?“</w:t>
      </w:r>
    </w:p>
    <w:p w:rsidR="005E4D04" w:rsidRDefault="008C23EB">
      <w:pPr>
        <w:pStyle w:val="Standard"/>
        <w:jc w:val="both"/>
        <w:rPr>
          <w:rFonts w:ascii="Aptos" w:hAnsi="Aptos" w:hint="eastAsia"/>
        </w:rPr>
      </w:pPr>
      <w:r>
        <w:rPr>
          <w:rFonts w:ascii="Aptos" w:hAnsi="Aptos"/>
        </w:rPr>
        <w:tab/>
        <w:t xml:space="preserve">„Jo tak, to nejsou lajky,“ zablýskala mu v očích světýlka naděje a pak zase usnul. </w:t>
      </w:r>
    </w:p>
    <w:p w:rsidR="005E4D04" w:rsidRDefault="008C23EB">
      <w:pPr>
        <w:pStyle w:val="Standard"/>
        <w:jc w:val="both"/>
        <w:rPr>
          <w:rFonts w:hint="eastAsia"/>
        </w:rPr>
      </w:pPr>
      <w:r>
        <w:rPr>
          <w:rFonts w:ascii="Aptos" w:hAnsi="Aptos"/>
        </w:rPr>
        <w:t xml:space="preserve">             Položil mobil na stolek vedle postele a potichu zavřel dveř</w:t>
      </w:r>
      <w:r>
        <w:t>e</w:t>
      </w:r>
      <w:r>
        <w:rPr>
          <w:rFonts w:ascii="Aptos" w:hAnsi="Aptos"/>
        </w:rPr>
        <w:t xml:space="preserve">. Pořád tomu nějak </w:t>
      </w:r>
      <w:bookmarkStart w:id="0" w:name="_GoBack"/>
      <w:bookmarkEnd w:id="0"/>
      <w:r>
        <w:rPr>
          <w:rFonts w:ascii="Aptos" w:hAnsi="Aptos"/>
        </w:rPr>
        <w:t>nerozuměl.</w:t>
      </w:r>
      <w:r>
        <w:t xml:space="preserve">  </w:t>
      </w:r>
      <w:r>
        <w:t xml:space="preserve">   </w:t>
      </w:r>
    </w:p>
    <w:sectPr w:rsidR="005E4D04">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3EB" w:rsidRDefault="008C23EB">
      <w:pPr>
        <w:rPr>
          <w:rFonts w:hint="eastAsia"/>
        </w:rPr>
      </w:pPr>
      <w:r>
        <w:separator/>
      </w:r>
    </w:p>
  </w:endnote>
  <w:endnote w:type="continuationSeparator" w:id="0">
    <w:p w:rsidR="008C23EB" w:rsidRDefault="008C23E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ptos">
    <w:altName w:val="Arial"/>
    <w:charset w:val="00"/>
    <w:family w:val="swiss"/>
    <w:pitch w:val="variable"/>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3EB" w:rsidRDefault="008C23EB">
      <w:pPr>
        <w:rPr>
          <w:rFonts w:hint="eastAsia"/>
        </w:rPr>
      </w:pPr>
      <w:r>
        <w:rPr>
          <w:color w:val="000000"/>
        </w:rPr>
        <w:separator/>
      </w:r>
    </w:p>
  </w:footnote>
  <w:footnote w:type="continuationSeparator" w:id="0">
    <w:p w:rsidR="008C23EB" w:rsidRDefault="008C23E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5E4D04"/>
    <w:rsid w:val="005E4D04"/>
    <w:rsid w:val="008C23EB"/>
    <w:rsid w:val="00D5338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9BA00B-C799-4553-A79F-FAAAAAB0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1100</Words>
  <Characters>6492</Characters>
  <Application>Microsoft Office Word</Application>
  <DocSecurity>0</DocSecurity>
  <Lines>54</Lines>
  <Paragraphs>15</Paragraphs>
  <ScaleCrop>false</ScaleCrop>
  <Company/>
  <LinksUpToDate>false</LinksUpToDate>
  <CharactersWithSpaces>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Pavccz</dc:creator>
  <cp:lastModifiedBy>Pavccz</cp:lastModifiedBy>
  <cp:revision>3</cp:revision>
  <dcterms:created xsi:type="dcterms:W3CDTF">2026-02-22T20:55:00Z</dcterms:created>
  <dcterms:modified xsi:type="dcterms:W3CDTF">2026-02-22T20:55:00Z</dcterms:modified>
</cp:coreProperties>
</file>